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DE2072">
        <w:t>Arthur C. D’Andrea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015DF7">
        <w:t>Hannah Turner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ind w:left="1170" w:hanging="1170"/>
      </w:pPr>
      <w:r>
        <w:t>RE:</w:t>
      </w:r>
      <w:r>
        <w:tab/>
      </w:r>
      <w:r w:rsidR="00015DF7">
        <w:rPr>
          <w:i/>
        </w:rPr>
        <w:t xml:space="preserve">Application of Forest Glen Utility Company for Authority to Change Rates, </w:t>
      </w:r>
      <w:r>
        <w:t>Docket No. </w:t>
      </w:r>
      <w:r w:rsidR="004D2BFE">
        <w:t>47</w:t>
      </w:r>
      <w:r w:rsidR="00015DF7">
        <w:t>897</w:t>
      </w:r>
      <w:r>
        <w:t>, SOAH Docket No. 473-1</w:t>
      </w:r>
      <w:r w:rsidR="004D2BFE">
        <w:t>8</w:t>
      </w:r>
      <w:r>
        <w:t>-</w:t>
      </w:r>
      <w:r w:rsidR="00015DF7">
        <w:t>3008</w:t>
      </w:r>
      <w:r w:rsidR="004D2BFE">
        <w:t>.WS</w:t>
      </w:r>
      <w:r>
        <w:t>, Draft Preliminary Order,</w:t>
      </w:r>
      <w:r w:rsidR="006D47D9">
        <w:t xml:space="preserve"> </w:t>
      </w:r>
      <w:r w:rsidR="00C81D7C">
        <w:t>June 14</w:t>
      </w:r>
      <w:r w:rsidR="00015DF7">
        <w:t>, 2018</w:t>
      </w:r>
      <w:r w:rsidR="006D47D9">
        <w:t xml:space="preserve"> Open Meeting</w:t>
      </w:r>
      <w:r w:rsidR="00015DF7">
        <w:t>,</w:t>
      </w:r>
      <w:r w:rsidR="00F11312">
        <w:t xml:space="preserve"> Item No.</w:t>
      </w:r>
      <w:r w:rsidR="00E26C8F">
        <w:t xml:space="preserve"> </w:t>
      </w:r>
      <w:bookmarkStart w:id="0" w:name="_GoBack"/>
      <w:bookmarkEnd w:id="0"/>
      <w:r w:rsidR="00702A15">
        <w:t>15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DATE:</w:t>
      </w:r>
      <w:r>
        <w:tab/>
      </w:r>
      <w:r w:rsidR="00D63CF9">
        <w:t>June 7, 2018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D63CF9">
        <w:t>June 14, 2018</w:t>
      </w:r>
      <w:r w:rsidR="004D2BFE">
        <w:t xml:space="preserve"> </w:t>
      </w:r>
      <w:r>
        <w:t>open meeting.  Parties shall not file responses or comments addressing this draft preliminary order.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D63CF9">
        <w:t>June 14</w:t>
      </w:r>
      <w:r w:rsidR="004D2BFE">
        <w:t xml:space="preserve">, 2018 </w:t>
      </w:r>
      <w:r>
        <w:t>open meeting.</w:t>
      </w: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  <w:r>
        <w:rPr>
          <w:sz w:val="20"/>
        </w:rPr>
        <w:t>W2013</w:t>
      </w:r>
    </w:p>
    <w:p w:rsidR="000429BB" w:rsidRPr="00716707" w:rsidRDefault="000429BB" w:rsidP="000429BB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C81D7C">
        <w:rPr>
          <w:noProof/>
          <w:sz w:val="20"/>
        </w:rPr>
        <w:t>q:\cadm\orders\prelim\47000\47897 dpo memo.docx</w:t>
      </w:r>
      <w:r>
        <w:rPr>
          <w:sz w:val="20"/>
        </w:rPr>
        <w:fldChar w:fldCharType="end"/>
      </w:r>
    </w:p>
    <w:p w:rsidR="000429BB" w:rsidRDefault="000429BB" w:rsidP="000429BB"/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BFE" w:rsidRDefault="004D2BFE" w:rsidP="00F205E0">
      <w:r>
        <w:separator/>
      </w:r>
    </w:p>
  </w:endnote>
  <w:endnote w:type="continuationSeparator" w:id="0">
    <w:p w:rsidR="004D2BFE" w:rsidRDefault="004D2BF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pt;height:12pt" o:ole="" fillcolor="window">
          <v:imagedata r:id="rId1" o:title=""/>
        </v:shape>
        <o:OLEObject Type="Embed" ProgID="MSDraw" ShapeID="_x0000_i1025" DrawAspect="Content" ObjectID="_1589810277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BFE" w:rsidRDefault="004D2BFE" w:rsidP="00F205E0">
      <w:r>
        <w:separator/>
      </w:r>
    </w:p>
  </w:footnote>
  <w:footnote w:type="continuationSeparator" w:id="0">
    <w:p w:rsidR="004D2BFE" w:rsidRDefault="004D2BF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Pr="004D2BFE" w:rsidRDefault="00DE78BA" w:rsidP="004D2BF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z w:val="22"/>
      </w:rPr>
      <w:tab/>
    </w:r>
    <w:r>
      <w:rPr>
        <w:b/>
        <w:sz w:val="22"/>
      </w:rPr>
      <w:tab/>
    </w:r>
    <w:r w:rsidR="00DE2072">
      <w:rPr>
        <w:b/>
        <w:spacing w:val="10"/>
        <w:sz w:val="22"/>
      </w:rPr>
      <w:t>Arthur C. D’Andrea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4D2BFE" w:rsidRDefault="004D2BFE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</w:p>
  <w:p w:rsidR="004D2BFE" w:rsidRPr="007B76AE" w:rsidRDefault="004D2BFE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4D2BFE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FE"/>
    <w:rsid w:val="00015DF7"/>
    <w:rsid w:val="000429BB"/>
    <w:rsid w:val="00054249"/>
    <w:rsid w:val="00081D53"/>
    <w:rsid w:val="000A4384"/>
    <w:rsid w:val="001C60C2"/>
    <w:rsid w:val="00210A67"/>
    <w:rsid w:val="00266D3A"/>
    <w:rsid w:val="00333DA2"/>
    <w:rsid w:val="003B52A7"/>
    <w:rsid w:val="003C1C7E"/>
    <w:rsid w:val="003F6056"/>
    <w:rsid w:val="00467443"/>
    <w:rsid w:val="004D2BFE"/>
    <w:rsid w:val="004F132B"/>
    <w:rsid w:val="0057420A"/>
    <w:rsid w:val="00591646"/>
    <w:rsid w:val="00661C13"/>
    <w:rsid w:val="006856A5"/>
    <w:rsid w:val="006D47D9"/>
    <w:rsid w:val="00702A15"/>
    <w:rsid w:val="00783E18"/>
    <w:rsid w:val="00787F8C"/>
    <w:rsid w:val="007B7467"/>
    <w:rsid w:val="007D54E2"/>
    <w:rsid w:val="008143E2"/>
    <w:rsid w:val="008348B5"/>
    <w:rsid w:val="008567C3"/>
    <w:rsid w:val="008732BB"/>
    <w:rsid w:val="00890720"/>
    <w:rsid w:val="008C7E5D"/>
    <w:rsid w:val="008E2B50"/>
    <w:rsid w:val="008F04CD"/>
    <w:rsid w:val="009B073B"/>
    <w:rsid w:val="009B5C3B"/>
    <w:rsid w:val="009E3AC7"/>
    <w:rsid w:val="00A12349"/>
    <w:rsid w:val="00AC26D9"/>
    <w:rsid w:val="00BF63BA"/>
    <w:rsid w:val="00C3714F"/>
    <w:rsid w:val="00C6276B"/>
    <w:rsid w:val="00C71532"/>
    <w:rsid w:val="00C81D7C"/>
    <w:rsid w:val="00C83ED2"/>
    <w:rsid w:val="00C93E4A"/>
    <w:rsid w:val="00CB24AC"/>
    <w:rsid w:val="00CE2889"/>
    <w:rsid w:val="00D239E0"/>
    <w:rsid w:val="00D63CF9"/>
    <w:rsid w:val="00D90769"/>
    <w:rsid w:val="00D96923"/>
    <w:rsid w:val="00DC43CA"/>
    <w:rsid w:val="00DE2072"/>
    <w:rsid w:val="00DE78BA"/>
    <w:rsid w:val="00E26C8F"/>
    <w:rsid w:val="00E30FA8"/>
    <w:rsid w:val="00E83210"/>
    <w:rsid w:val="00EA3A3B"/>
    <w:rsid w:val="00F11312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  <w15:docId w15:val="{E46A7352-2240-430B-8BBC-43C0B65F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(wm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DPOmemo2013(wmd'a)</Template>
  <TotalTime>8</TotalTime>
  <Pages>1</Pages>
  <Words>148</Words>
  <Characters>802</Characters>
  <Application>Microsoft Office Word</Application>
  <DocSecurity>0</DocSecurity>
  <Lines>19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Dwyer, Davida</dc:creator>
  <cp:lastModifiedBy>Turner, Hannah</cp:lastModifiedBy>
  <cp:revision>8</cp:revision>
  <cp:lastPrinted>2018-06-06T22:01:00Z</cp:lastPrinted>
  <dcterms:created xsi:type="dcterms:W3CDTF">2018-05-18T16:01:00Z</dcterms:created>
  <dcterms:modified xsi:type="dcterms:W3CDTF">2018-06-06T22:11:00Z</dcterms:modified>
</cp:coreProperties>
</file>